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AA777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55976CE0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2D38B5E7" w14:textId="77777777" w:rsidR="00424A5A" w:rsidRPr="005E57F4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FC7522" w:rsidRPr="00427B3B" w14:paraId="11617B28" w14:textId="77777777" w:rsidTr="00FC7522">
        <w:tc>
          <w:tcPr>
            <w:tcW w:w="1080" w:type="dxa"/>
            <w:vAlign w:val="center"/>
          </w:tcPr>
          <w:p w14:paraId="434E4E12" w14:textId="77777777" w:rsidR="00FC7522" w:rsidRPr="00427B3B" w:rsidRDefault="00FC7522" w:rsidP="00FC752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1FE471F" w14:textId="4B75948D" w:rsidR="00FC7522" w:rsidRDefault="00FC7522" w:rsidP="00FC7522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43001-208/2026-0</w:t>
            </w:r>
            <w:r w:rsidR="00F333FE"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1589B838" w14:textId="77777777" w:rsidR="00FC7522" w:rsidRPr="00427B3B" w:rsidRDefault="00FC7522" w:rsidP="00FC752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F6CFBE2" w14:textId="77777777" w:rsidR="00FC7522" w:rsidRPr="00427B3B" w:rsidRDefault="00FC7522" w:rsidP="00FC752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0F229A66" w14:textId="65C00CCB" w:rsidR="00FC7522" w:rsidRDefault="00FC7522" w:rsidP="00FC7522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A-41/26 G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FC7522" w:rsidRPr="00427B3B" w14:paraId="0D21D2C3" w14:textId="77777777" w:rsidTr="00FC7522">
        <w:tc>
          <w:tcPr>
            <w:tcW w:w="1080" w:type="dxa"/>
            <w:vAlign w:val="center"/>
          </w:tcPr>
          <w:p w14:paraId="63BE6B7F" w14:textId="77777777" w:rsidR="00FC7522" w:rsidRPr="00427B3B" w:rsidRDefault="00FC7522" w:rsidP="00FC752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69C1A25F" w14:textId="23B40924" w:rsidR="00FC7522" w:rsidRDefault="00F333FE" w:rsidP="00FC7522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26</w:t>
            </w:r>
            <w:r w:rsidR="00FC7522">
              <w:rPr>
                <w:rFonts w:ascii="Arial" w:hAnsi="Arial" w:cs="Arial"/>
                <w:color w:val="0000FF"/>
                <w:sz w:val="16"/>
                <w:szCs w:val="16"/>
              </w:rPr>
              <w:t>.08.2026</w:t>
            </w:r>
          </w:p>
        </w:tc>
        <w:tc>
          <w:tcPr>
            <w:tcW w:w="1080" w:type="dxa"/>
            <w:vAlign w:val="center"/>
          </w:tcPr>
          <w:p w14:paraId="6CED1A22" w14:textId="77777777" w:rsidR="00FC7522" w:rsidRPr="00427B3B" w:rsidRDefault="00FC7522" w:rsidP="00FC752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F108D06" w14:textId="77777777" w:rsidR="00FC7522" w:rsidRPr="00427B3B" w:rsidRDefault="00FC7522" w:rsidP="00FC752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71009886" w14:textId="13B7BCDD" w:rsidR="00FC7522" w:rsidRDefault="00FC7522" w:rsidP="00FC7522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2431-26-000769/0</w:t>
            </w:r>
          </w:p>
        </w:tc>
      </w:tr>
    </w:tbl>
    <w:p w14:paraId="3E698A5B" w14:textId="77777777" w:rsidR="00424A5A" w:rsidRPr="005E57F4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71EDA4F7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0630ACEF" w14:textId="77777777" w:rsidR="00202BCF" w:rsidRPr="00202BCF" w:rsidRDefault="00202BCF" w:rsidP="00202BCF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202BCF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4D9366E" w14:textId="14670D44" w:rsidR="00E8367F" w:rsidRPr="005E57F4" w:rsidRDefault="00202BCF" w:rsidP="00202BCF">
      <w:pPr>
        <w:pStyle w:val="Konnaopomba-besedilo"/>
        <w:spacing w:before="240"/>
        <w:jc w:val="center"/>
        <w:rPr>
          <w:rFonts w:ascii="Tahoma" w:hAnsi="Tahoma" w:cs="Tahoma"/>
          <w:b/>
          <w:szCs w:val="20"/>
        </w:rPr>
      </w:pPr>
      <w:r w:rsidRPr="00202BCF">
        <w:rPr>
          <w:rFonts w:ascii="Tahoma" w:hAnsi="Tahoma" w:cs="Tahoma"/>
          <w:b/>
          <w:spacing w:val="20"/>
          <w:szCs w:val="20"/>
        </w:rPr>
        <w:t>za oddajo javnega naročila</w:t>
      </w:r>
    </w:p>
    <w:p w14:paraId="7B0A40B5" w14:textId="77777777" w:rsidR="002B47B8" w:rsidRPr="00FB627C" w:rsidRDefault="002B47B8" w:rsidP="00E813F4">
      <w:pPr>
        <w:pStyle w:val="Konnaopomba-besedilo"/>
        <w:rPr>
          <w:rFonts w:ascii="Tahoma" w:hAnsi="Tahoma" w:cs="Tahoma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FB627C" w:rsidRPr="00FB627C" w14:paraId="5E49890D" w14:textId="77777777" w:rsidTr="002B47B8">
        <w:tc>
          <w:tcPr>
            <w:tcW w:w="9288" w:type="dxa"/>
          </w:tcPr>
          <w:p w14:paraId="461993D7" w14:textId="374C28BE" w:rsidR="00FB627C" w:rsidRPr="001B1CA6" w:rsidRDefault="00FC7522" w:rsidP="001B1CA6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FC7522">
              <w:rPr>
                <w:rFonts w:ascii="Tahoma" w:hAnsi="Tahoma" w:cs="Tahoma"/>
                <w:b/>
                <w:bCs/>
                <w:sz w:val="20"/>
              </w:rPr>
              <w:t>Ureditev ceste R1-216/1177 Soteska - Črmošnjice od km 0.100 do km 2.500, od Soteske do Podhoste</w:t>
            </w:r>
          </w:p>
        </w:tc>
      </w:tr>
    </w:tbl>
    <w:p w14:paraId="6D1B385B" w14:textId="77777777" w:rsidR="001A2F10" w:rsidRPr="00FB627C" w:rsidRDefault="001A2F10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43B1B7FA" w14:textId="77777777" w:rsidR="005E57F4" w:rsidRPr="00FB627C" w:rsidRDefault="005E57F4" w:rsidP="005E57F4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FB627C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7"/>
      </w:tblGrid>
      <w:tr w:rsidR="005E57F4" w:rsidRPr="005E57F4" w14:paraId="58B45B45" w14:textId="77777777" w:rsidTr="00B629BD">
        <w:trPr>
          <w:trHeight w:val="1055"/>
        </w:trPr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1635" w14:textId="2256F4B4" w:rsidR="00BD6C7A" w:rsidRDefault="00BD6C7A" w:rsidP="00BD6C7A">
            <w:pPr>
              <w:pStyle w:val="Telobesedila2"/>
              <w:rPr>
                <w:rFonts w:ascii="Tahoma" w:hAnsi="Tahoma" w:cs="Tahoma"/>
                <w:szCs w:val="20"/>
              </w:rPr>
            </w:pPr>
          </w:p>
          <w:p w14:paraId="14323C2A" w14:textId="77777777" w:rsidR="000E694F" w:rsidRPr="00EE796B" w:rsidRDefault="000E694F" w:rsidP="000E694F">
            <w:pPr>
              <w:rPr>
                <w:rFonts w:ascii="Tahoma" w:hAnsi="Tahoma" w:cs="Tahoma"/>
                <w:sz w:val="20"/>
                <w:szCs w:val="20"/>
              </w:rPr>
            </w:pPr>
            <w:r w:rsidRPr="00EE796B">
              <w:rPr>
                <w:rFonts w:ascii="Tahoma" w:hAnsi="Tahoma" w:cs="Tahoma"/>
                <w:sz w:val="20"/>
                <w:szCs w:val="20"/>
              </w:rPr>
              <w:t>Naročnik spreminja točko 1. Osnovni podatki o naročilu, navodil za pripravo ponudbe v delu, kjer so navedeni datumi za oddajo in odpiranje ponudb, tako da</w:t>
            </w:r>
            <w:proofErr w:type="gramStart"/>
            <w:r w:rsidRPr="00EE796B">
              <w:rPr>
                <w:rFonts w:ascii="Tahoma" w:hAnsi="Tahoma" w:cs="Tahoma"/>
                <w:sz w:val="20"/>
                <w:szCs w:val="20"/>
              </w:rPr>
              <w:t xml:space="preserve"> se</w:t>
            </w:r>
            <w:proofErr w:type="gramEnd"/>
            <w:r w:rsidRPr="00EE796B">
              <w:rPr>
                <w:rFonts w:ascii="Tahoma" w:hAnsi="Tahoma" w:cs="Tahoma"/>
                <w:sz w:val="20"/>
                <w:szCs w:val="20"/>
              </w:rPr>
              <w:t xml:space="preserve"> pravilno glasi:</w:t>
            </w:r>
          </w:p>
          <w:p w14:paraId="663AC988" w14:textId="77777777" w:rsidR="000E694F" w:rsidRPr="00EE796B" w:rsidRDefault="000E694F" w:rsidP="000E694F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9356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3402"/>
            </w:tblGrid>
            <w:tr w:rsidR="000E694F" w:rsidRPr="00EE796B" w14:paraId="1E55F071" w14:textId="77777777" w:rsidTr="00467C74">
              <w:trPr>
                <w:cantSplit/>
              </w:trPr>
              <w:tc>
                <w:tcPr>
                  <w:tcW w:w="2694" w:type="dxa"/>
                </w:tcPr>
                <w:p w14:paraId="78526209" w14:textId="77777777" w:rsidR="000E694F" w:rsidRPr="00EE796B" w:rsidRDefault="000E694F" w:rsidP="000E694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t xml:space="preserve">Oddaja ponudb </w:t>
                  </w:r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0B87E83C" w14:textId="22B3BB82" w:rsidR="000E694F" w:rsidRPr="00EE796B" w:rsidRDefault="000E694F" w:rsidP="000E694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t>.9.2026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77E50E19" w14:textId="77777777" w:rsidR="000E694F" w:rsidRPr="00EE796B" w:rsidRDefault="000E694F" w:rsidP="000E694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t>9:00</w:t>
                  </w:r>
                </w:p>
              </w:tc>
              <w:tc>
                <w:tcPr>
                  <w:tcW w:w="3402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295AE027" w14:textId="77777777" w:rsidR="000E694F" w:rsidRPr="00EE796B" w:rsidRDefault="000E694F" w:rsidP="000E694F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t>Informacijski sistem e-JN</w:t>
                  </w:r>
                </w:p>
              </w:tc>
            </w:tr>
            <w:tr w:rsidR="000E694F" w:rsidRPr="00EE796B" w14:paraId="34AB02C6" w14:textId="77777777" w:rsidTr="00467C74">
              <w:trPr>
                <w:cantSplit/>
              </w:trPr>
              <w:tc>
                <w:tcPr>
                  <w:tcW w:w="2694" w:type="dxa"/>
                </w:tcPr>
                <w:p w14:paraId="61F5E256" w14:textId="77777777" w:rsidR="000E694F" w:rsidRPr="00EE796B" w:rsidRDefault="000E694F" w:rsidP="000E694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t xml:space="preserve">Odpiranje ponudb </w:t>
                  </w:r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30F8DB6E" w14:textId="34183A33" w:rsidR="000E694F" w:rsidRPr="00EE796B" w:rsidRDefault="000E694F" w:rsidP="000E694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t>.9.2026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5606CACC" w14:textId="093E18AC" w:rsidR="000E694F" w:rsidRPr="00EE796B" w:rsidRDefault="000E694F" w:rsidP="000E694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0</w:t>
                  </w:r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t>:00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14:paraId="5D9EEB05" w14:textId="77777777" w:rsidR="000E694F" w:rsidRPr="00EE796B" w:rsidRDefault="000E694F" w:rsidP="000E694F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1F96253F" w14:textId="77777777" w:rsidR="000E694F" w:rsidRDefault="000E694F" w:rsidP="000E694F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E1FA805" w14:textId="77777777" w:rsidR="000E694F" w:rsidRDefault="000E694F" w:rsidP="000E694F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F7DA240" w14:textId="77777777" w:rsidR="000E694F" w:rsidRPr="00D873B1" w:rsidRDefault="000E694F" w:rsidP="000E694F">
            <w:pPr>
              <w:pBdr>
                <w:bottom w:val="single" w:sz="4" w:space="1" w:color="auto"/>
              </w:pBdr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</w:pPr>
            <w:r w:rsidRPr="00D873B1"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  <w:t>Garancija za resnost ponudbe velja na prvotno predviden rok za oddajo ponudb.</w:t>
            </w:r>
          </w:p>
          <w:p w14:paraId="11C67AAC" w14:textId="77777777" w:rsidR="000E694F" w:rsidRPr="00EE796B" w:rsidRDefault="000E694F" w:rsidP="000E694F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CF6694A" w14:textId="77777777" w:rsidR="000E694F" w:rsidRDefault="000E694F" w:rsidP="00BD6C7A">
            <w:pPr>
              <w:pStyle w:val="Telobesedila2"/>
              <w:rPr>
                <w:rFonts w:ascii="Tahoma" w:hAnsi="Tahoma" w:cs="Tahoma"/>
                <w:szCs w:val="20"/>
              </w:rPr>
            </w:pPr>
          </w:p>
          <w:p w14:paraId="7AF0009F" w14:textId="6D9AC1D1" w:rsidR="00063430" w:rsidRPr="0017500C" w:rsidRDefault="00063430" w:rsidP="00063430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  <w:r w:rsidRPr="0017500C">
              <w:rPr>
                <w:rFonts w:ascii="Tahoma" w:hAnsi="Tahoma" w:cs="Tahoma"/>
                <w:bCs/>
              </w:rPr>
              <w:t xml:space="preserve">Naročnik objavlja </w:t>
            </w:r>
            <w:proofErr w:type="gramStart"/>
            <w:r w:rsidRPr="0017500C">
              <w:rPr>
                <w:rFonts w:ascii="Tahoma" w:hAnsi="Tahoma" w:cs="Tahoma"/>
                <w:bCs/>
              </w:rPr>
              <w:t>korigiran</w:t>
            </w:r>
            <w:proofErr w:type="gramEnd"/>
            <w:r w:rsidRPr="0017500C">
              <w:rPr>
                <w:rFonts w:ascii="Tahoma" w:hAnsi="Tahoma" w:cs="Tahoma"/>
                <w:bCs/>
              </w:rPr>
              <w:t xml:space="preserve"> popis del: Popis del_S1</w:t>
            </w:r>
          </w:p>
          <w:p w14:paraId="6454C773" w14:textId="77777777" w:rsidR="00063430" w:rsidRDefault="00063430" w:rsidP="00063430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23747200" w14:textId="77777777" w:rsidR="00063430" w:rsidRDefault="00063430" w:rsidP="00063430">
            <w:pPr>
              <w:pStyle w:val="Telobesedila2"/>
              <w:widowControl w:val="0"/>
              <w:spacing w:line="254" w:lineRule="atLeast"/>
              <w:rPr>
                <w:rFonts w:cs="Arial"/>
                <w:bCs/>
              </w:rPr>
            </w:pPr>
            <w:r w:rsidRPr="007947D8">
              <w:rPr>
                <w:rFonts w:cs="Arial"/>
                <w:bCs/>
              </w:rPr>
              <w:t>Pojasnilo:</w:t>
            </w:r>
          </w:p>
          <w:p w14:paraId="45464111" w14:textId="25EF8CEF" w:rsidR="00063430" w:rsidRPr="007947D8" w:rsidRDefault="00063430" w:rsidP="00063430">
            <w:pPr>
              <w:pStyle w:val="Telobesedila2"/>
              <w:widowControl w:val="0"/>
              <w:spacing w:line="254" w:lineRule="atLeas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Spreminja se naziv projekta : </w:t>
            </w:r>
            <w:r w:rsidRPr="00063430">
              <w:rPr>
                <w:rFonts w:cs="Arial"/>
                <w:bCs/>
                <w:color w:val="0070C0"/>
              </w:rPr>
              <w:t>Ureditev ceste R1-216/1177 Soteska - Črmošnjice od km 0.100 do km 2.500, od Soteske do Podhoste</w:t>
            </w:r>
          </w:p>
          <w:p w14:paraId="333B0590" w14:textId="77777777" w:rsidR="00063430" w:rsidRDefault="00063430" w:rsidP="00063430">
            <w:pPr>
              <w:pStyle w:val="Telobesedila2"/>
              <w:widowControl w:val="0"/>
              <w:spacing w:line="254" w:lineRule="atLeast"/>
              <w:rPr>
                <w:rFonts w:cs="Arial"/>
                <w:bCs/>
              </w:rPr>
            </w:pPr>
          </w:p>
          <w:p w14:paraId="7A513DBA" w14:textId="00E984EE" w:rsidR="00063430" w:rsidRDefault="00063430" w:rsidP="00063430">
            <w:pPr>
              <w:pStyle w:val="Telobesedila2"/>
              <w:widowControl w:val="0"/>
              <w:spacing w:line="254" w:lineRule="atLeas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Korigirana je sledeča postavka popisa del:</w:t>
            </w:r>
          </w:p>
          <w:p w14:paraId="19B9EF4D" w14:textId="77777777" w:rsidR="00063430" w:rsidRDefault="00063430" w:rsidP="00063430">
            <w:pPr>
              <w:pStyle w:val="Telobesedila2"/>
              <w:widowControl w:val="0"/>
              <w:spacing w:line="254" w:lineRule="atLeast"/>
              <w:rPr>
                <w:rFonts w:cs="Arial"/>
                <w:bCs/>
              </w:rPr>
            </w:pPr>
          </w:p>
          <w:p w14:paraId="0D1E11A7" w14:textId="7C34429E" w:rsidR="00063430" w:rsidRDefault="00063430" w:rsidP="00063430">
            <w:pPr>
              <w:pStyle w:val="Telobesedila2"/>
              <w:widowControl w:val="0"/>
              <w:numPr>
                <w:ilvl w:val="0"/>
                <w:numId w:val="29"/>
              </w:numPr>
              <w:spacing w:line="254" w:lineRule="atLeas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Postavka 1,23 poglavja </w:t>
            </w:r>
            <w:r w:rsidR="00923688">
              <w:rPr>
                <w:rFonts w:cs="Arial"/>
                <w:bCs/>
              </w:rPr>
              <w:t xml:space="preserve">1.3 OSTALA PREDDELA </w:t>
            </w:r>
            <w:r>
              <w:rPr>
                <w:rFonts w:cs="Arial"/>
                <w:bCs/>
              </w:rPr>
              <w:t>v zavihku CESTA</w:t>
            </w:r>
          </w:p>
          <w:p w14:paraId="5597DB61" w14:textId="77777777" w:rsidR="00063430" w:rsidRPr="007947D8" w:rsidRDefault="00063430" w:rsidP="00063430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bCs/>
              </w:rPr>
            </w:pPr>
          </w:p>
          <w:tbl>
            <w:tblPr>
              <w:tblW w:w="887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01"/>
              <w:gridCol w:w="4927"/>
              <w:gridCol w:w="895"/>
              <w:gridCol w:w="1130"/>
              <w:gridCol w:w="1319"/>
            </w:tblGrid>
            <w:tr w:rsidR="00063430" w14:paraId="0B55DA41" w14:textId="77777777" w:rsidTr="00063430">
              <w:trPr>
                <w:trHeight w:val="21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786159ED" w14:textId="77777777" w:rsidR="00063430" w:rsidRDefault="00063430" w:rsidP="00063430">
                  <w:pPr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>1,23</w:t>
                  </w:r>
                </w:p>
              </w:tc>
              <w:tc>
                <w:tcPr>
                  <w:tcW w:w="492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9C3CBE3" w14:textId="77777777" w:rsidR="00063430" w:rsidRDefault="00063430" w:rsidP="00063430">
                  <w:pPr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šifra: 00.000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771A7CA" w14:textId="77777777" w:rsidR="00063430" w:rsidRDefault="00063430" w:rsidP="00063430">
                  <w:pPr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113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E3EF8E7" w14:textId="77777777" w:rsidR="00063430" w:rsidRDefault="00063430" w:rsidP="00063430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0DF8DF6" w14:textId="77777777" w:rsidR="00063430" w:rsidRDefault="00063430" w:rsidP="0006343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63430" w14:paraId="432BA03E" w14:textId="77777777" w:rsidTr="00063430">
              <w:trPr>
                <w:trHeight w:val="148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7A2B8D1" w14:textId="77777777" w:rsidR="00063430" w:rsidRDefault="00063430" w:rsidP="00063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2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8991586" w14:textId="7511A16F" w:rsidR="00063430" w:rsidRDefault="00063430" w:rsidP="00063430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Identifikacija obstoječih podzemnih instalacij s strani pooblaščenih upravljalcev. Za navedeno postavko je določena enotna vrednost za vse ponudnike. Ponudniki v svojih ponudbah upoštevajo vrednost 5.000,00 EUR.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Obračun predmetne postavke se bo izvedel na podlagi dejansko dokazljivih stroškov, izkazanih z računom, ki ga izstavi pooblaščeni upravljavec.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3DB8939" w14:textId="77777777" w:rsidR="00063430" w:rsidRDefault="00063430" w:rsidP="00063430">
                  <w:pPr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113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82C3DD9" w14:textId="77777777" w:rsidR="00063430" w:rsidRDefault="00063430" w:rsidP="00063430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4DAE7C" w14:textId="77777777" w:rsidR="00063430" w:rsidRDefault="00063430" w:rsidP="0006343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63430" w14:paraId="734918C7" w14:textId="77777777" w:rsidTr="00063430">
              <w:trPr>
                <w:trHeight w:val="211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BAF3227" w14:textId="77777777" w:rsidR="00063430" w:rsidRDefault="00063430" w:rsidP="00063430">
                  <w:pPr>
                    <w:jc w:val="right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492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B23F4E3" w14:textId="77777777" w:rsidR="00063430" w:rsidRDefault="00063430" w:rsidP="00063430">
                  <w:pPr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kpl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D765F89" w14:textId="77777777" w:rsidR="00063430" w:rsidRDefault="00063430" w:rsidP="00063430">
                  <w:pPr>
                    <w:jc w:val="right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1,00</w:t>
                  </w:r>
                </w:p>
              </w:tc>
              <w:tc>
                <w:tcPr>
                  <w:tcW w:w="113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3BF804" w14:textId="77777777" w:rsidR="00063430" w:rsidRDefault="00063430" w:rsidP="00063430">
                  <w:pPr>
                    <w:jc w:val="right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5.000,00 €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34A68500" w14:textId="77777777" w:rsidR="00063430" w:rsidRDefault="00063430" w:rsidP="00063430">
                  <w:pPr>
                    <w:jc w:val="right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5.000,00 €</w:t>
                  </w:r>
                </w:p>
              </w:tc>
            </w:tr>
          </w:tbl>
          <w:p w14:paraId="5574796B" w14:textId="77777777" w:rsidR="00063430" w:rsidRDefault="00063430" w:rsidP="00063430">
            <w:pPr>
              <w:pStyle w:val="Telobesedila2"/>
              <w:widowControl w:val="0"/>
              <w:spacing w:line="254" w:lineRule="atLeast"/>
            </w:pPr>
          </w:p>
          <w:p w14:paraId="1A5132CE" w14:textId="77777777" w:rsidR="00063430" w:rsidRPr="00D34B67" w:rsidRDefault="00063430" w:rsidP="00063430">
            <w:pPr>
              <w:pStyle w:val="Telobesedila2"/>
              <w:widowControl w:val="0"/>
              <w:spacing w:line="254" w:lineRule="atLeast"/>
              <w:ind w:left="720"/>
            </w:pPr>
          </w:p>
          <w:p w14:paraId="13EBD0C2" w14:textId="49FDAD14" w:rsidR="00720CA9" w:rsidRPr="00D34B67" w:rsidRDefault="00720CA9" w:rsidP="00D34B67"/>
        </w:tc>
      </w:tr>
    </w:tbl>
    <w:p w14:paraId="1A1E5A22" w14:textId="77777777" w:rsidR="005E57F4" w:rsidRPr="005E57F4" w:rsidRDefault="005E57F4" w:rsidP="005E57F4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271FC7C4" w14:textId="12E8814B" w:rsidR="005E57F4" w:rsidRPr="005E57F4" w:rsidRDefault="005E57F4" w:rsidP="005E57F4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5E57F4">
        <w:rPr>
          <w:rFonts w:ascii="Tahoma" w:hAnsi="Tahoma" w:cs="Tahoma"/>
          <w:szCs w:val="20"/>
        </w:rPr>
        <w:t xml:space="preserve">Spremembe so sestavni del razpisne dokumentacije in jih je </w:t>
      </w:r>
      <w:r w:rsidR="00F129F4" w:rsidRPr="005E57F4">
        <w:rPr>
          <w:rFonts w:ascii="Tahoma" w:hAnsi="Tahoma" w:cs="Tahoma"/>
          <w:szCs w:val="20"/>
        </w:rPr>
        <w:t>treba</w:t>
      </w:r>
      <w:r w:rsidRPr="005E57F4">
        <w:rPr>
          <w:rFonts w:ascii="Tahoma" w:hAnsi="Tahoma" w:cs="Tahoma"/>
          <w:szCs w:val="20"/>
        </w:rPr>
        <w:t xml:space="preserve"> upoštevati pri pripravi ponudbe.</w:t>
      </w:r>
    </w:p>
    <w:sectPr w:rsidR="005E57F4" w:rsidRPr="005E57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7121F" w14:textId="77777777" w:rsidR="00615DAF" w:rsidRDefault="00615DAF">
      <w:r>
        <w:separator/>
      </w:r>
    </w:p>
  </w:endnote>
  <w:endnote w:type="continuationSeparator" w:id="0">
    <w:p w14:paraId="519712C4" w14:textId="77777777" w:rsidR="00615DAF" w:rsidRDefault="00615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5808A" w14:textId="77777777" w:rsidR="00E8367F" w:rsidRDefault="00E8367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8E2D2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5020147C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1D25833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3D8E6210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A54C8DF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1AACA4F" w14:textId="12209E6B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910DA0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910DA0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79BEC670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26CFBE62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ECBF1" w14:textId="34BA12B4" w:rsidR="00E813F4" w:rsidRDefault="00E813F4" w:rsidP="002507C2">
    <w:pPr>
      <w:pStyle w:val="Noga"/>
      <w:ind w:firstLine="540"/>
    </w:pPr>
    <w:r>
      <w:t xml:space="preserve">  </w:t>
    </w:r>
    <w:r w:rsidR="00E8367F" w:rsidRPr="00643501">
      <w:rPr>
        <w:noProof/>
        <w:lang w:eastAsia="sl-SI"/>
      </w:rPr>
      <w:drawing>
        <wp:inline distT="0" distB="0" distL="0" distR="0" wp14:anchorId="7B4FFB4D" wp14:editId="232A9C47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643501">
      <w:rPr>
        <w:noProof/>
        <w:lang w:eastAsia="sl-SI"/>
      </w:rPr>
      <w:drawing>
        <wp:inline distT="0" distB="0" distL="0" distR="0" wp14:anchorId="4668A01B" wp14:editId="6B4980F4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CF74F9">
      <w:rPr>
        <w:noProof/>
        <w:lang w:eastAsia="sl-SI"/>
      </w:rPr>
      <w:drawing>
        <wp:inline distT="0" distB="0" distL="0" distR="0" wp14:anchorId="36D31263" wp14:editId="14F459E3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782B018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AEF43" w14:textId="77777777" w:rsidR="00615DAF" w:rsidRDefault="00615DAF">
      <w:r>
        <w:separator/>
      </w:r>
    </w:p>
  </w:footnote>
  <w:footnote w:type="continuationSeparator" w:id="0">
    <w:p w14:paraId="59D779EB" w14:textId="77777777" w:rsidR="00615DAF" w:rsidRDefault="00615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C0490" w14:textId="77777777" w:rsidR="00E8367F" w:rsidRDefault="00E8367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8A9CE" w14:textId="77777777" w:rsidR="00E8367F" w:rsidRDefault="00E8367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1B6D4" w14:textId="48277E9C" w:rsidR="00DB7CDA" w:rsidRDefault="00E8367F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199A9A86" wp14:editId="5C0F0B0B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C808EA"/>
    <w:multiLevelType w:val="hybridMultilevel"/>
    <w:tmpl w:val="D296758E"/>
    <w:lvl w:ilvl="0" w:tplc="47C015CA">
      <w:start w:val="1"/>
      <w:numFmt w:val="lowerLetter"/>
      <w:lvlText w:val="%1)"/>
      <w:lvlJc w:val="left"/>
      <w:pPr>
        <w:ind w:left="19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47EE426A"/>
    <w:multiLevelType w:val="hybridMultilevel"/>
    <w:tmpl w:val="E50EC8B8"/>
    <w:lvl w:ilvl="0" w:tplc="D928868C">
      <w:start w:val="1"/>
      <w:numFmt w:val="lowerLetter"/>
      <w:lvlText w:val="%1)"/>
      <w:lvlJc w:val="left"/>
      <w:pPr>
        <w:ind w:left="19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7" w15:restartNumberingAfterBreak="0">
    <w:nsid w:val="56AD7246"/>
    <w:multiLevelType w:val="hybridMultilevel"/>
    <w:tmpl w:val="F866E5C2"/>
    <w:lvl w:ilvl="0" w:tplc="FE709BE6">
      <w:start w:val="1"/>
      <w:numFmt w:val="lowerLetter"/>
      <w:lvlText w:val="%1)"/>
      <w:lvlJc w:val="left"/>
      <w:pPr>
        <w:ind w:left="2770" w:hanging="360"/>
      </w:pPr>
      <w:rPr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3490" w:hanging="360"/>
      </w:pPr>
    </w:lvl>
    <w:lvl w:ilvl="2" w:tplc="0424001B" w:tentative="1">
      <w:start w:val="1"/>
      <w:numFmt w:val="lowerRoman"/>
      <w:lvlText w:val="%3."/>
      <w:lvlJc w:val="right"/>
      <w:pPr>
        <w:ind w:left="4210" w:hanging="180"/>
      </w:pPr>
    </w:lvl>
    <w:lvl w:ilvl="3" w:tplc="0424000F" w:tentative="1">
      <w:start w:val="1"/>
      <w:numFmt w:val="decimal"/>
      <w:lvlText w:val="%4."/>
      <w:lvlJc w:val="left"/>
      <w:pPr>
        <w:ind w:left="4930" w:hanging="360"/>
      </w:pPr>
    </w:lvl>
    <w:lvl w:ilvl="4" w:tplc="04240019" w:tentative="1">
      <w:start w:val="1"/>
      <w:numFmt w:val="lowerLetter"/>
      <w:lvlText w:val="%5."/>
      <w:lvlJc w:val="left"/>
      <w:pPr>
        <w:ind w:left="5650" w:hanging="360"/>
      </w:pPr>
    </w:lvl>
    <w:lvl w:ilvl="5" w:tplc="0424001B" w:tentative="1">
      <w:start w:val="1"/>
      <w:numFmt w:val="lowerRoman"/>
      <w:lvlText w:val="%6."/>
      <w:lvlJc w:val="right"/>
      <w:pPr>
        <w:ind w:left="6370" w:hanging="180"/>
      </w:pPr>
    </w:lvl>
    <w:lvl w:ilvl="6" w:tplc="0424000F" w:tentative="1">
      <w:start w:val="1"/>
      <w:numFmt w:val="decimal"/>
      <w:lvlText w:val="%7."/>
      <w:lvlJc w:val="left"/>
      <w:pPr>
        <w:ind w:left="7090" w:hanging="360"/>
      </w:pPr>
    </w:lvl>
    <w:lvl w:ilvl="7" w:tplc="04240019" w:tentative="1">
      <w:start w:val="1"/>
      <w:numFmt w:val="lowerLetter"/>
      <w:lvlText w:val="%8."/>
      <w:lvlJc w:val="left"/>
      <w:pPr>
        <w:ind w:left="7810" w:hanging="360"/>
      </w:pPr>
    </w:lvl>
    <w:lvl w:ilvl="8" w:tplc="0424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8" w15:restartNumberingAfterBreak="0">
    <w:nsid w:val="576C0948"/>
    <w:multiLevelType w:val="hybridMultilevel"/>
    <w:tmpl w:val="757201C0"/>
    <w:lvl w:ilvl="0" w:tplc="F3CC5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56995"/>
    <w:multiLevelType w:val="hybridMultilevel"/>
    <w:tmpl w:val="96AE2BFC"/>
    <w:lvl w:ilvl="0" w:tplc="93DE1136">
      <w:start w:val="1"/>
      <w:numFmt w:val="lowerLetter"/>
      <w:lvlText w:val="%1)"/>
      <w:lvlJc w:val="left"/>
      <w:pPr>
        <w:ind w:left="3571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4291" w:hanging="360"/>
      </w:pPr>
    </w:lvl>
    <w:lvl w:ilvl="2" w:tplc="0424001B" w:tentative="1">
      <w:start w:val="1"/>
      <w:numFmt w:val="lowerRoman"/>
      <w:lvlText w:val="%3."/>
      <w:lvlJc w:val="right"/>
      <w:pPr>
        <w:ind w:left="5011" w:hanging="180"/>
      </w:pPr>
    </w:lvl>
    <w:lvl w:ilvl="3" w:tplc="0424000F" w:tentative="1">
      <w:start w:val="1"/>
      <w:numFmt w:val="decimal"/>
      <w:lvlText w:val="%4."/>
      <w:lvlJc w:val="left"/>
      <w:pPr>
        <w:ind w:left="5731" w:hanging="360"/>
      </w:pPr>
    </w:lvl>
    <w:lvl w:ilvl="4" w:tplc="04240019" w:tentative="1">
      <w:start w:val="1"/>
      <w:numFmt w:val="lowerLetter"/>
      <w:lvlText w:val="%5."/>
      <w:lvlJc w:val="left"/>
      <w:pPr>
        <w:ind w:left="6451" w:hanging="360"/>
      </w:pPr>
    </w:lvl>
    <w:lvl w:ilvl="5" w:tplc="0424001B" w:tentative="1">
      <w:start w:val="1"/>
      <w:numFmt w:val="lowerRoman"/>
      <w:lvlText w:val="%6."/>
      <w:lvlJc w:val="right"/>
      <w:pPr>
        <w:ind w:left="7171" w:hanging="180"/>
      </w:pPr>
    </w:lvl>
    <w:lvl w:ilvl="6" w:tplc="0424000F" w:tentative="1">
      <w:start w:val="1"/>
      <w:numFmt w:val="decimal"/>
      <w:lvlText w:val="%7."/>
      <w:lvlJc w:val="left"/>
      <w:pPr>
        <w:ind w:left="7891" w:hanging="360"/>
      </w:pPr>
    </w:lvl>
    <w:lvl w:ilvl="7" w:tplc="04240019" w:tentative="1">
      <w:start w:val="1"/>
      <w:numFmt w:val="lowerLetter"/>
      <w:lvlText w:val="%8."/>
      <w:lvlJc w:val="left"/>
      <w:pPr>
        <w:ind w:left="8611" w:hanging="360"/>
      </w:pPr>
    </w:lvl>
    <w:lvl w:ilvl="8" w:tplc="0424001B" w:tentative="1">
      <w:start w:val="1"/>
      <w:numFmt w:val="lowerRoman"/>
      <w:lvlText w:val="%9."/>
      <w:lvlJc w:val="right"/>
      <w:pPr>
        <w:ind w:left="9331" w:hanging="180"/>
      </w:pPr>
    </w:lvl>
  </w:abstractNum>
  <w:abstractNum w:abstractNumId="20" w15:restartNumberingAfterBreak="0">
    <w:nsid w:val="69C610C8"/>
    <w:multiLevelType w:val="hybridMultilevel"/>
    <w:tmpl w:val="8688811C"/>
    <w:lvl w:ilvl="0" w:tplc="3AFAED02">
      <w:start w:val="1"/>
      <w:numFmt w:val="bullet"/>
      <w:lvlText w:val="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2" w15:restartNumberingAfterBreak="0">
    <w:nsid w:val="6E921CD8"/>
    <w:multiLevelType w:val="hybridMultilevel"/>
    <w:tmpl w:val="E32487C8"/>
    <w:lvl w:ilvl="0" w:tplc="E3ACE0F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F05E50"/>
    <w:multiLevelType w:val="hybridMultilevel"/>
    <w:tmpl w:val="E320D590"/>
    <w:lvl w:ilvl="0" w:tplc="950C863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25" w15:restartNumberingAfterBreak="0">
    <w:nsid w:val="73E61708"/>
    <w:multiLevelType w:val="hybridMultilevel"/>
    <w:tmpl w:val="092C46B4"/>
    <w:lvl w:ilvl="0" w:tplc="B420AECE">
      <w:start w:val="1"/>
      <w:numFmt w:val="lowerLetter"/>
      <w:lvlText w:val="%1)"/>
      <w:lvlJc w:val="left"/>
      <w:pPr>
        <w:ind w:left="1636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AC36C1E"/>
    <w:multiLevelType w:val="hybridMultilevel"/>
    <w:tmpl w:val="1284B630"/>
    <w:lvl w:ilvl="0" w:tplc="C8C25B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4A4029"/>
    <w:multiLevelType w:val="hybridMultilevel"/>
    <w:tmpl w:val="070EF508"/>
    <w:lvl w:ilvl="0" w:tplc="44B2C7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28"/>
  </w:num>
  <w:num w:numId="4">
    <w:abstractNumId w:val="7"/>
  </w:num>
  <w:num w:numId="5">
    <w:abstractNumId w:val="15"/>
  </w:num>
  <w:num w:numId="6">
    <w:abstractNumId w:val="21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24"/>
  </w:num>
  <w:num w:numId="19">
    <w:abstractNumId w:val="25"/>
  </w:num>
  <w:num w:numId="20">
    <w:abstractNumId w:val="17"/>
  </w:num>
  <w:num w:numId="21">
    <w:abstractNumId w:val="20"/>
  </w:num>
  <w:num w:numId="22">
    <w:abstractNumId w:val="27"/>
  </w:num>
  <w:num w:numId="23">
    <w:abstractNumId w:val="19"/>
  </w:num>
  <w:num w:numId="24">
    <w:abstractNumId w:val="16"/>
  </w:num>
  <w:num w:numId="25">
    <w:abstractNumId w:val="4"/>
  </w:num>
  <w:num w:numId="26">
    <w:abstractNumId w:val="18"/>
  </w:num>
  <w:num w:numId="27">
    <w:abstractNumId w:val="23"/>
  </w:num>
  <w:num w:numId="28">
    <w:abstractNumId w:val="22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67F"/>
    <w:rsid w:val="00011CC4"/>
    <w:rsid w:val="0003238B"/>
    <w:rsid w:val="00063430"/>
    <w:rsid w:val="000646A9"/>
    <w:rsid w:val="0006480F"/>
    <w:rsid w:val="000B18F6"/>
    <w:rsid w:val="000E694F"/>
    <w:rsid w:val="00153482"/>
    <w:rsid w:val="0017500C"/>
    <w:rsid w:val="001836BB"/>
    <w:rsid w:val="00194724"/>
    <w:rsid w:val="001A2F10"/>
    <w:rsid w:val="001B1CA6"/>
    <w:rsid w:val="00202BCF"/>
    <w:rsid w:val="00216549"/>
    <w:rsid w:val="00221792"/>
    <w:rsid w:val="002507C2"/>
    <w:rsid w:val="00252CA3"/>
    <w:rsid w:val="00290551"/>
    <w:rsid w:val="002B47B8"/>
    <w:rsid w:val="002D5F03"/>
    <w:rsid w:val="003133A6"/>
    <w:rsid w:val="00316123"/>
    <w:rsid w:val="00330F3D"/>
    <w:rsid w:val="003560E2"/>
    <w:rsid w:val="003579C0"/>
    <w:rsid w:val="0036399F"/>
    <w:rsid w:val="00395D56"/>
    <w:rsid w:val="003D1EA1"/>
    <w:rsid w:val="003D6399"/>
    <w:rsid w:val="003D7131"/>
    <w:rsid w:val="00424A5A"/>
    <w:rsid w:val="004329BC"/>
    <w:rsid w:val="0044323F"/>
    <w:rsid w:val="004B34B5"/>
    <w:rsid w:val="004D3E9E"/>
    <w:rsid w:val="005120A8"/>
    <w:rsid w:val="00532F50"/>
    <w:rsid w:val="00556816"/>
    <w:rsid w:val="005A46AD"/>
    <w:rsid w:val="005E57F4"/>
    <w:rsid w:val="00615DAF"/>
    <w:rsid w:val="00634B0D"/>
    <w:rsid w:val="006369E8"/>
    <w:rsid w:val="00637BE6"/>
    <w:rsid w:val="006513E5"/>
    <w:rsid w:val="006F1961"/>
    <w:rsid w:val="00716874"/>
    <w:rsid w:val="00720CA9"/>
    <w:rsid w:val="00723849"/>
    <w:rsid w:val="007B26B9"/>
    <w:rsid w:val="007D3519"/>
    <w:rsid w:val="007F7E1B"/>
    <w:rsid w:val="008160E8"/>
    <w:rsid w:val="00830DD4"/>
    <w:rsid w:val="008A3850"/>
    <w:rsid w:val="008B0E3D"/>
    <w:rsid w:val="00910DA0"/>
    <w:rsid w:val="00917B0D"/>
    <w:rsid w:val="00923688"/>
    <w:rsid w:val="009B1FD9"/>
    <w:rsid w:val="009F2A6C"/>
    <w:rsid w:val="00A05C73"/>
    <w:rsid w:val="00A17575"/>
    <w:rsid w:val="00A648DD"/>
    <w:rsid w:val="00AD3747"/>
    <w:rsid w:val="00B5590B"/>
    <w:rsid w:val="00B629BD"/>
    <w:rsid w:val="00B87CCD"/>
    <w:rsid w:val="00BD6C7A"/>
    <w:rsid w:val="00C54A8C"/>
    <w:rsid w:val="00C61847"/>
    <w:rsid w:val="00C82395"/>
    <w:rsid w:val="00D05B22"/>
    <w:rsid w:val="00D34B67"/>
    <w:rsid w:val="00D534CD"/>
    <w:rsid w:val="00D83BC2"/>
    <w:rsid w:val="00DB7CDA"/>
    <w:rsid w:val="00E46090"/>
    <w:rsid w:val="00E51016"/>
    <w:rsid w:val="00E66D5B"/>
    <w:rsid w:val="00E813F4"/>
    <w:rsid w:val="00E8367F"/>
    <w:rsid w:val="00EA1375"/>
    <w:rsid w:val="00EA6BDD"/>
    <w:rsid w:val="00EA6DF2"/>
    <w:rsid w:val="00EB24CF"/>
    <w:rsid w:val="00EB4535"/>
    <w:rsid w:val="00EC1A9A"/>
    <w:rsid w:val="00EE0A9A"/>
    <w:rsid w:val="00F129F4"/>
    <w:rsid w:val="00F333FE"/>
    <w:rsid w:val="00F4021B"/>
    <w:rsid w:val="00FA1E40"/>
    <w:rsid w:val="00FA37B0"/>
    <w:rsid w:val="00FA7B39"/>
    <w:rsid w:val="00FB627C"/>
    <w:rsid w:val="00FC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BA4B70"/>
  <w15:chartTrackingRefBased/>
  <w15:docId w15:val="{98AB1B7C-538F-47AB-BC8C-26408EC8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Konnaopomba-besediloZnak">
    <w:name w:val="Končna opomba - besedilo Znak"/>
    <w:link w:val="Konnaopomba-besedilo"/>
    <w:semiHidden/>
    <w:rsid w:val="00E8367F"/>
    <w:rPr>
      <w:rFonts w:ascii="SL Dutch" w:hAnsi="SL Dutch"/>
      <w:szCs w:val="24"/>
      <w:lang w:eastAsia="en-US"/>
    </w:rPr>
  </w:style>
  <w:style w:type="character" w:customStyle="1" w:styleId="Telobesedila2Znak">
    <w:name w:val="Telo besedila 2 Znak"/>
    <w:link w:val="Telobesedila2"/>
    <w:rsid w:val="00E8367F"/>
    <w:rPr>
      <w:rFonts w:ascii="Arial" w:hAnsi="Arial"/>
      <w:szCs w:val="24"/>
      <w:lang w:eastAsia="en-US"/>
    </w:rPr>
  </w:style>
  <w:style w:type="character" w:customStyle="1" w:styleId="Naslov1Znak">
    <w:name w:val="Naslov 1 Znak"/>
    <w:basedOn w:val="Privzetapisavaodstavka"/>
    <w:link w:val="Naslov1"/>
    <w:rsid w:val="002D5F03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Navadensplet2">
    <w:name w:val="Navaden (splet)2"/>
    <w:basedOn w:val="Navaden"/>
    <w:rsid w:val="00EA6BDD"/>
    <w:pPr>
      <w:jc w:val="both"/>
    </w:pPr>
    <w:rPr>
      <w:rFonts w:ascii="Arial" w:hAnsi="Arial"/>
      <w:szCs w:val="20"/>
      <w:lang w:eastAsia="sl-SI"/>
    </w:rPr>
  </w:style>
  <w:style w:type="character" w:styleId="Pripombasklic">
    <w:name w:val="annotation reference"/>
    <w:rsid w:val="00EA6BD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1A2F10"/>
    <w:pPr>
      <w:ind w:left="720"/>
      <w:contextualSpacing/>
    </w:pPr>
    <w:rPr>
      <w:rFonts w:ascii="Arial" w:hAnsi="Arial"/>
      <w:sz w:val="22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55</TotalTime>
  <Pages>1</Pages>
  <Words>206</Words>
  <Characters>1295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SBrodt</cp:lastModifiedBy>
  <cp:revision>15</cp:revision>
  <cp:lastPrinted>2023-12-01T10:40:00Z</cp:lastPrinted>
  <dcterms:created xsi:type="dcterms:W3CDTF">2026-07-20T11:24:00Z</dcterms:created>
  <dcterms:modified xsi:type="dcterms:W3CDTF">2026-08-26T13:38:00Z</dcterms:modified>
</cp:coreProperties>
</file>